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7C6" w:rsidRPr="00203CF3" w:rsidRDefault="00AD67C6" w:rsidP="00AD67C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203CF3">
        <w:rPr>
          <w:rFonts w:ascii="Times New Roman" w:hAnsi="Times New Roman" w:cs="Times New Roman"/>
          <w:sz w:val="24"/>
          <w:szCs w:val="24"/>
          <w:u w:val="single"/>
        </w:rPr>
        <w:t>Chesten</w:t>
      </w:r>
      <w:proofErr w:type="spellEnd"/>
      <w:r w:rsidRPr="00203CF3">
        <w:rPr>
          <w:rFonts w:ascii="Times New Roman" w:hAnsi="Times New Roman" w:cs="Times New Roman"/>
          <w:sz w:val="24"/>
          <w:szCs w:val="24"/>
          <w:u w:val="single"/>
        </w:rPr>
        <w:t xml:space="preserve"> NAPULTON</w:t>
      </w:r>
      <w:r w:rsidRPr="00203CF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203C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03CF3">
        <w:rPr>
          <w:rFonts w:ascii="Times New Roman" w:hAnsi="Times New Roman" w:cs="Times New Roman"/>
          <w:sz w:val="24"/>
          <w:szCs w:val="24"/>
        </w:rPr>
        <w:t>fl.1499)</w:t>
      </w:r>
    </w:p>
    <w:p w:rsidR="00AD67C6" w:rsidRPr="00203CF3" w:rsidRDefault="00AD67C6" w:rsidP="00AD67C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Harty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>, Kent. Widow.</w:t>
      </w:r>
    </w:p>
    <w:p w:rsidR="00AD67C6" w:rsidRPr="00203CF3" w:rsidRDefault="00AD67C6" w:rsidP="00AD67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67C6" w:rsidRPr="00203CF3" w:rsidRDefault="00AD67C6" w:rsidP="00AD67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67C6" w:rsidRPr="00203CF3" w:rsidRDefault="00AD67C6" w:rsidP="00AD67C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ab/>
        <w:t>1499</w:t>
      </w:r>
      <w:r w:rsidRPr="00203CF3">
        <w:rPr>
          <w:rFonts w:ascii="Times New Roman" w:hAnsi="Times New Roman" w:cs="Times New Roman"/>
          <w:sz w:val="24"/>
          <w:szCs w:val="24"/>
        </w:rPr>
        <w:tab/>
        <w:t>She made her Will.  (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AD67C6" w:rsidRPr="00203CF3" w:rsidRDefault="00AD67C6" w:rsidP="00AD67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67C6" w:rsidRPr="00203CF3" w:rsidRDefault="00AD67C6" w:rsidP="00AD67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67C6" w:rsidRPr="00203CF3" w:rsidRDefault="00AD67C6" w:rsidP="00AD67C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>19 March 2016</w:t>
      </w:r>
    </w:p>
    <w:p w:rsidR="006B2F86" w:rsidRPr="00E71FC3" w:rsidRDefault="00AD67C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7C6" w:rsidRDefault="00AD67C6" w:rsidP="00E71FC3">
      <w:pPr>
        <w:spacing w:after="0" w:line="240" w:lineRule="auto"/>
      </w:pPr>
      <w:r>
        <w:separator/>
      </w:r>
    </w:p>
  </w:endnote>
  <w:endnote w:type="continuationSeparator" w:id="0">
    <w:p w:rsidR="00AD67C6" w:rsidRDefault="00AD67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7C6" w:rsidRDefault="00AD67C6" w:rsidP="00E71FC3">
      <w:pPr>
        <w:spacing w:after="0" w:line="240" w:lineRule="auto"/>
      </w:pPr>
      <w:r>
        <w:separator/>
      </w:r>
    </w:p>
  </w:footnote>
  <w:footnote w:type="continuationSeparator" w:id="0">
    <w:p w:rsidR="00AD67C6" w:rsidRDefault="00AD67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7C6"/>
    <w:rsid w:val="00AB52E8"/>
    <w:rsid w:val="00AD67C6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707ED3-C480-4EB3-855A-35C43DF33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2016-03-26T19:39:00Z</dcterms:created>
  <dcterms:modified xsi:type="dcterms:W3CDTF">2016-03-26T19:40:00Z</dcterms:modified>
</cp:coreProperties>
</file>